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9B3C5" w14:textId="322E1206" w:rsidR="00363187" w:rsidRDefault="00C555EE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B0B0B"/>
          <w:sz w:val="24"/>
          <w:szCs w:val="24"/>
        </w:rPr>
      </w:pPr>
      <w:r w:rsidRPr="00C555EE">
        <w:rPr>
          <w:rFonts w:ascii="Times New Roman" w:hAnsi="Times New Roman" w:cs="Times New Roman"/>
          <w:b/>
          <w:bCs/>
          <w:color w:val="0B0B0B"/>
          <w:sz w:val="24"/>
          <w:szCs w:val="24"/>
        </w:rPr>
        <w:t>Attachment J.1.9</w:t>
      </w:r>
    </w:p>
    <w:p w14:paraId="2C7649DF" w14:textId="77777777" w:rsidR="00C555EE" w:rsidRPr="00C555EE" w:rsidRDefault="00C555EE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B0B0B"/>
          <w:sz w:val="24"/>
          <w:szCs w:val="24"/>
        </w:rPr>
      </w:pPr>
    </w:p>
    <w:p w14:paraId="32427A30" w14:textId="77777777" w:rsidR="00241289" w:rsidRPr="00CE100F" w:rsidRDefault="00B5279D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CE100F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</w:p>
    <w:p w14:paraId="3B565363" w14:textId="77777777" w:rsidR="00DC7206" w:rsidRDefault="00DC720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241289">
        <w:rPr>
          <w:rFonts w:ascii="Times New Roman" w:hAnsi="Times New Roman" w:cs="Times New Roman"/>
          <w:color w:val="0B0B0B"/>
          <w:sz w:val="24"/>
          <w:szCs w:val="24"/>
        </w:rPr>
        <w:t>Acknowledgment Form</w:t>
      </w:r>
    </w:p>
    <w:p w14:paraId="79C9CF88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4E2B9B0D" w14:textId="77777777" w:rsidR="00AD65B9" w:rsidRDefault="00CE100F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>
        <w:rPr>
          <w:rFonts w:ascii="Times New Roman" w:hAnsi="Times New Roman" w:cs="Times New Roman"/>
          <w:color w:val="0B0B0B"/>
          <w:sz w:val="24"/>
          <w:szCs w:val="24"/>
        </w:rPr>
        <w:t>f</w:t>
      </w:r>
      <w:r w:rsidR="00B5279D">
        <w:rPr>
          <w:rFonts w:ascii="Times New Roman" w:hAnsi="Times New Roman" w:cs="Times New Roman"/>
          <w:color w:val="0B0B0B"/>
          <w:sz w:val="24"/>
          <w:szCs w:val="24"/>
        </w:rPr>
        <w:t xml:space="preserve">or </w:t>
      </w:r>
    </w:p>
    <w:p w14:paraId="79E82B4B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5AD1D9D3" w14:textId="77777777" w:rsidR="00241289" w:rsidRPr="00363187" w:rsidRDefault="00DC7206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 understood and a</w:t>
      </w:r>
      <w:r w:rsidR="0013133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greed to by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t>____________________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(“Contractor”)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related to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Contract No.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  <w:t>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, entered into between the Contractor and the Office of Chief Financial Officer of the District of Columbia (“OCFO”)</w:t>
      </w:r>
    </w:p>
    <w:p w14:paraId="3F9E5DFA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39880FFF" w14:textId="77777777" w:rsidR="00B5279D" w:rsidRPr="00363187" w:rsidRDefault="00B5279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33DA6AC0" w14:textId="77777777" w:rsidR="00E21C86" w:rsidRPr="00363187" w:rsidRDefault="00E21C8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WHEREFORE, a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s an employee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or as a subcontractor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of the Contractor,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, solely and individually,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acknowledge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: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5D3E1BAB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32B859BF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I have received 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6557BA11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718A1B87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have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read and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understand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Confidentiality and Non-Disclosure Affidavit, and </w:t>
      </w:r>
    </w:p>
    <w:p w14:paraId="5A4F05D3" w14:textId="77777777" w:rsidR="00E21C86" w:rsidRPr="00363187" w:rsidRDefault="00E21C86" w:rsidP="00E21C86">
      <w:pPr>
        <w:pStyle w:val="ListParagraph"/>
        <w:rPr>
          <w:rFonts w:ascii="Times New Roman" w:hAnsi="Times New Roman" w:cs="Times New Roman"/>
          <w:color w:val="0B0B0B"/>
          <w:sz w:val="24"/>
          <w:szCs w:val="24"/>
        </w:rPr>
      </w:pPr>
    </w:p>
    <w:p w14:paraId="249F4C31" w14:textId="77777777" w:rsidR="00DC720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WHEREAS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 I voluntarily accept the duties and obligations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and shall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comply with the policies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set forth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in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d any</w:t>
      </w:r>
      <w:r w:rsidR="00241289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revisions made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to.</w:t>
      </w:r>
    </w:p>
    <w:p w14:paraId="0E3AB3CB" w14:textId="77777777" w:rsidR="00E21C86" w:rsidRPr="00363187" w:rsidRDefault="00E21C86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7D102ADD" w14:textId="77777777" w:rsidR="00241289" w:rsidRPr="00363187" w:rsidRDefault="00241289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7049625C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4A4F49D9" w14:textId="77777777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Signature: ____________________________</w:t>
      </w:r>
    </w:p>
    <w:p w14:paraId="5ED0EF5C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107B7AFC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Name: 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>____________________________</w:t>
      </w:r>
    </w:p>
    <w:p w14:paraId="6C29D1DD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1B64ED98" w14:textId="77777777" w:rsidR="004553BD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Title: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09FB9FB0" w14:textId="77777777" w:rsidR="00E21C86" w:rsidRPr="00363187" w:rsidRDefault="00DC720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</w:p>
    <w:p w14:paraId="1529D0A6" w14:textId="77777777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Name of Employer: _____________________________</w:t>
      </w:r>
    </w:p>
    <w:p w14:paraId="00361C24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36E24E85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Date:</w:t>
      </w:r>
      <w:r w:rsidR="004553BD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22EB1C10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30A04836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0FFF1484" w14:textId="77777777" w:rsidR="002E33F4" w:rsidRPr="00363187" w:rsidRDefault="002E33F4" w:rsidP="00DC7206">
      <w:pPr>
        <w:rPr>
          <w:sz w:val="24"/>
          <w:szCs w:val="24"/>
        </w:rPr>
      </w:pPr>
    </w:p>
    <w:p w14:paraId="47C2B7B6" w14:textId="77777777" w:rsidR="004553BD" w:rsidRPr="00363187" w:rsidRDefault="004553BD" w:rsidP="00DC7206">
      <w:pPr>
        <w:rPr>
          <w:sz w:val="24"/>
          <w:szCs w:val="24"/>
        </w:rPr>
      </w:pPr>
    </w:p>
    <w:sectPr w:rsidR="004553BD" w:rsidRPr="00363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4457"/>
    <w:multiLevelType w:val="hybridMultilevel"/>
    <w:tmpl w:val="2ACC2124"/>
    <w:lvl w:ilvl="0" w:tplc="78D040B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A2E69A5"/>
    <w:multiLevelType w:val="hybridMultilevel"/>
    <w:tmpl w:val="D026FC16"/>
    <w:lvl w:ilvl="0" w:tplc="A0125B94">
      <w:start w:val="1"/>
      <w:numFmt w:val="decimal"/>
      <w:lvlText w:val="(%1)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BC5F50"/>
    <w:multiLevelType w:val="hybridMultilevel"/>
    <w:tmpl w:val="3BC69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F4002"/>
    <w:multiLevelType w:val="hybridMultilevel"/>
    <w:tmpl w:val="883E3808"/>
    <w:lvl w:ilvl="0" w:tplc="EF06812A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B292D53"/>
    <w:multiLevelType w:val="hybridMultilevel"/>
    <w:tmpl w:val="0F2C7DA6"/>
    <w:lvl w:ilvl="0" w:tplc="1786EB0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FE307D6"/>
    <w:multiLevelType w:val="hybridMultilevel"/>
    <w:tmpl w:val="FE803414"/>
    <w:lvl w:ilvl="0" w:tplc="0486EE84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5EE"/>
    <w:rsid w:val="000A6C4B"/>
    <w:rsid w:val="000F7761"/>
    <w:rsid w:val="0013133D"/>
    <w:rsid w:val="00241289"/>
    <w:rsid w:val="002E33F4"/>
    <w:rsid w:val="00363187"/>
    <w:rsid w:val="004553BD"/>
    <w:rsid w:val="00692A44"/>
    <w:rsid w:val="00713C09"/>
    <w:rsid w:val="009D2FD2"/>
    <w:rsid w:val="00AD65B9"/>
    <w:rsid w:val="00B5279D"/>
    <w:rsid w:val="00B8643F"/>
    <w:rsid w:val="00C555EE"/>
    <w:rsid w:val="00CE100F"/>
    <w:rsid w:val="00DC7206"/>
    <w:rsid w:val="00E21C86"/>
    <w:rsid w:val="00E266FE"/>
    <w:rsid w:val="00E87B96"/>
    <w:rsid w:val="00FA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E7582"/>
  <w15:docId w15:val="{F9A5AA7E-0C6B-40EA-B0EA-97A93679D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2\FY22%20Templates\2.%20Solicitation\FTI%20Confidentiality-NDA%20for%20Employees%203-7-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42A8-3BE0-47C1-BEA8-F4E19527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FTI Confidentiality-NDA for Employees 3-7-13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Kebede, Yemarshet</dc:creator>
  <cp:lastModifiedBy>Kebede, Yemarshet (OCFO)</cp:lastModifiedBy>
  <cp:revision>1</cp:revision>
  <dcterms:created xsi:type="dcterms:W3CDTF">2021-12-10T20:16:00Z</dcterms:created>
  <dcterms:modified xsi:type="dcterms:W3CDTF">2021-12-10T20:17:00Z</dcterms:modified>
</cp:coreProperties>
</file>